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A" w:rsidRDefault="005D233A" w:rsidP="005D233A">
      <w:pPr>
        <w:pStyle w:val="Heading1"/>
      </w:pPr>
      <w:r>
        <w:t>GENERAL</w:t>
      </w:r>
    </w:p>
    <w:p w:rsidR="005D233A" w:rsidRDefault="005D233A" w:rsidP="005D233A">
      <w:pPr>
        <w:pStyle w:val="Heading2"/>
      </w:pPr>
      <w: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Default="005D233A" w:rsidP="005D233A">
      <w:pPr>
        <w:pStyle w:val="Heading2"/>
      </w:pPr>
      <w: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Default="005D233A" w:rsidP="005D233A">
      <w:pPr>
        <w:pStyle w:val="Heading2"/>
      </w:pPr>
      <w:r>
        <w:t>Submittals</w:t>
      </w:r>
    </w:p>
    <w:p w:rsidR="005D233A" w:rsidRDefault="005D233A" w:rsidP="005D233A">
      <w:pPr>
        <w:pStyle w:val="Heading3"/>
      </w:pPr>
      <w:r>
        <w:t>Product Data:  Submit manufacturers’ product information for cable trays, J-hooks, and supports.</w:t>
      </w:r>
    </w:p>
    <w:p w:rsidR="005D233A" w:rsidRDefault="005D233A" w:rsidP="005D233A">
      <w:pPr>
        <w:pStyle w:val="Heading2"/>
      </w:pPr>
      <w: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2"/>
      </w:pPr>
      <w: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Default="005D233A" w:rsidP="00413215">
      <w:pPr>
        <w:pStyle w:val="Heading2"/>
      </w:pPr>
      <w: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Default="005D233A" w:rsidP="00413215">
      <w:pPr>
        <w:pStyle w:val="Heading2"/>
      </w:pPr>
      <w: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Default="005D233A" w:rsidP="00413215">
      <w:pPr>
        <w:pStyle w:val="Heading2"/>
      </w:pPr>
      <w:r>
        <w:t>Examination</w:t>
      </w:r>
    </w:p>
    <w:p w:rsidR="000236C6"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0236C6">
      <w:pPr>
        <w:pStyle w:val="Heading2"/>
      </w:pPr>
      <w: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 xml:space="preserve">Bond the cable tray to make electrically continuous.  Bond the cable tray to the telecommunications grounding </w:t>
      </w:r>
      <w:proofErr w:type="spellStart"/>
      <w:r>
        <w:t>bussbars</w:t>
      </w:r>
      <w:proofErr w:type="spellEnd"/>
      <w:r>
        <w:t xml:space="preserve">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p>
    <w:p w:rsidR="005D233A" w:rsidRDefault="005D233A" w:rsidP="000236C6">
      <w:pPr>
        <w:pStyle w:val="Heading2"/>
      </w:pPr>
      <w: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1B0EBF" w:rsidRDefault="001B0EBF" w:rsidP="005D233A">
      <w:pPr>
        <w:rPr>
          <w:b/>
        </w:rPr>
      </w:pPr>
      <w:r w:rsidRPr="001B0EBF">
        <w:rPr>
          <w:b/>
        </w:rPr>
        <w:t>END SECTION</w:t>
      </w:r>
    </w:p>
    <w:sectPr w:rsidR="005D6625" w:rsidRPr="001B0EB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3B" w:rsidRDefault="00730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F86D52" w:rsidRPr="00F86D52">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86D5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86D5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3B" w:rsidRDefault="00730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3B" w:rsidRDefault="007304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3B" w:rsidRDefault="00730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233A"/>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6D5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A5D8F-B581-41A5-948C-7AFB924C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22</TotalTime>
  <Pages>2</Pages>
  <Words>503</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7</cp:revision>
  <cp:lastPrinted>2009-03-05T22:14:00Z</cp:lastPrinted>
  <dcterms:created xsi:type="dcterms:W3CDTF">2013-09-27T16:20:00Z</dcterms:created>
  <dcterms:modified xsi:type="dcterms:W3CDTF">2014-05-27T20:21:00Z</dcterms:modified>
</cp:coreProperties>
</file>